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E5738" w14:textId="058D1E93" w:rsidR="006B2F86" w:rsidRDefault="00036834" w:rsidP="00E71FC3">
      <w:pPr>
        <w:pStyle w:val="NoSpacing"/>
      </w:pPr>
      <w:r>
        <w:rPr>
          <w:u w:val="single"/>
        </w:rPr>
        <w:t>Richard LOKWODD</w:t>
      </w:r>
      <w:r>
        <w:t xml:space="preserve">      (d.1440)</w:t>
      </w:r>
    </w:p>
    <w:p w14:paraId="11DAA800" w14:textId="176EF1F5" w:rsidR="00036834" w:rsidRDefault="00036834" w:rsidP="00E71FC3">
      <w:pPr>
        <w:pStyle w:val="NoSpacing"/>
      </w:pPr>
      <w:r>
        <w:t>of Aton in Cleveland, North Riding of Yorkshire.</w:t>
      </w:r>
    </w:p>
    <w:p w14:paraId="164505B8" w14:textId="70F922C8" w:rsidR="00036834" w:rsidRDefault="00036834" w:rsidP="00E71FC3">
      <w:pPr>
        <w:pStyle w:val="NoSpacing"/>
      </w:pPr>
    </w:p>
    <w:p w14:paraId="20B842AD" w14:textId="57E2AF9A" w:rsidR="00036834" w:rsidRDefault="00036834" w:rsidP="00E71FC3">
      <w:pPr>
        <w:pStyle w:val="NoSpacing"/>
      </w:pPr>
    </w:p>
    <w:p w14:paraId="2E778F19" w14:textId="7A18FBE9" w:rsidR="00036834" w:rsidRDefault="00036834" w:rsidP="00E71FC3">
      <w:pPr>
        <w:pStyle w:val="NoSpacing"/>
      </w:pPr>
      <w:r>
        <w:t>16 Aug.1440</w:t>
      </w:r>
      <w:r>
        <w:tab/>
        <w:t>He made his Will.   (W.Y.R. p.106)</w:t>
      </w:r>
    </w:p>
    <w:p w14:paraId="2B85102F" w14:textId="24CD5E7E" w:rsidR="00036834" w:rsidRDefault="00036834" w:rsidP="00E71FC3">
      <w:pPr>
        <w:pStyle w:val="NoSpacing"/>
      </w:pPr>
      <w:r>
        <w:t>19 Sep.</w:t>
      </w:r>
      <w:r>
        <w:tab/>
        <w:t>Probate of his Will.  (ibid.)</w:t>
      </w:r>
    </w:p>
    <w:p w14:paraId="75AEC1FD" w14:textId="4C550C48" w:rsidR="00036834" w:rsidRDefault="00036834" w:rsidP="00E71FC3">
      <w:pPr>
        <w:pStyle w:val="NoSpacing"/>
      </w:pPr>
    </w:p>
    <w:p w14:paraId="75C50C48" w14:textId="2375161A" w:rsidR="00036834" w:rsidRDefault="00036834" w:rsidP="00E71FC3">
      <w:pPr>
        <w:pStyle w:val="NoSpacing"/>
      </w:pPr>
    </w:p>
    <w:p w14:paraId="5DDDA54E" w14:textId="6233B254" w:rsidR="00036834" w:rsidRPr="00036834" w:rsidRDefault="00036834" w:rsidP="00E71FC3">
      <w:pPr>
        <w:pStyle w:val="NoSpacing"/>
      </w:pPr>
      <w:r>
        <w:t>3 October 2019</w:t>
      </w:r>
      <w:bookmarkStart w:id="0" w:name="_GoBack"/>
      <w:bookmarkEnd w:id="0"/>
    </w:p>
    <w:sectPr w:rsidR="00036834" w:rsidRPr="000368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FF9E3" w14:textId="77777777" w:rsidR="00036834" w:rsidRDefault="00036834" w:rsidP="00E71FC3">
      <w:pPr>
        <w:spacing w:after="0" w:line="240" w:lineRule="auto"/>
      </w:pPr>
      <w:r>
        <w:separator/>
      </w:r>
    </w:p>
  </w:endnote>
  <w:endnote w:type="continuationSeparator" w:id="0">
    <w:p w14:paraId="483C0737" w14:textId="77777777" w:rsidR="00036834" w:rsidRDefault="000368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51A9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0093F" w14:textId="77777777" w:rsidR="00036834" w:rsidRDefault="00036834" w:rsidP="00E71FC3">
      <w:pPr>
        <w:spacing w:after="0" w:line="240" w:lineRule="auto"/>
      </w:pPr>
      <w:r>
        <w:separator/>
      </w:r>
    </w:p>
  </w:footnote>
  <w:footnote w:type="continuationSeparator" w:id="0">
    <w:p w14:paraId="5F4D25D9" w14:textId="77777777" w:rsidR="00036834" w:rsidRDefault="000368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834"/>
    <w:rsid w:val="0003683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22CCA"/>
  <w15:chartTrackingRefBased/>
  <w15:docId w15:val="{8F7EDC13-DA5E-45F3-8EEB-2068AB0A6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2019-10-03T19:52:00Z</dcterms:created>
  <dcterms:modified xsi:type="dcterms:W3CDTF">2019-10-03T19:54:00Z</dcterms:modified>
</cp:coreProperties>
</file>